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562DC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CHOWHOPE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318E5BBA" w14:textId="0031B2C4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Kirkby-in-Ashfield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3D61C530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69B60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3A304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7A61B514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Darcy(q.v.).</w:t>
      </w:r>
    </w:p>
    <w:p w14:paraId="116CBE4C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24-406)</w:t>
      </w:r>
    </w:p>
    <w:p w14:paraId="13CD312B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E40401" w14:textId="77777777" w:rsidR="009A0708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A7BD8" w14:textId="77777777" w:rsidR="009A0708" w:rsidRPr="00DD229A" w:rsidRDefault="009A0708" w:rsidP="009A07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6B095AC8" w14:textId="6CEDF35E" w:rsidR="00BA00AB" w:rsidRPr="009A070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A07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CC684" w14:textId="77777777" w:rsidR="009A0708" w:rsidRDefault="009A0708" w:rsidP="009139A6">
      <w:r>
        <w:separator/>
      </w:r>
    </w:p>
  </w:endnote>
  <w:endnote w:type="continuationSeparator" w:id="0">
    <w:p w14:paraId="6FA68895" w14:textId="77777777" w:rsidR="009A0708" w:rsidRDefault="009A07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081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FB5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244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CA370" w14:textId="77777777" w:rsidR="009A0708" w:rsidRDefault="009A0708" w:rsidP="009139A6">
      <w:r>
        <w:separator/>
      </w:r>
    </w:p>
  </w:footnote>
  <w:footnote w:type="continuationSeparator" w:id="0">
    <w:p w14:paraId="4AB42C6F" w14:textId="77777777" w:rsidR="009A0708" w:rsidRDefault="009A07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021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B11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908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708"/>
    <w:rsid w:val="000666E0"/>
    <w:rsid w:val="002510B7"/>
    <w:rsid w:val="005C130B"/>
    <w:rsid w:val="00826F5C"/>
    <w:rsid w:val="009139A6"/>
    <w:rsid w:val="009448BB"/>
    <w:rsid w:val="009A0708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96D5A"/>
  <w15:chartTrackingRefBased/>
  <w15:docId w15:val="{3804E369-E2D1-4760-A747-03462BA5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2021-03-28T16:11:00Z</dcterms:created>
  <dcterms:modified xsi:type="dcterms:W3CDTF">2021-03-28T16:12:00Z</dcterms:modified>
</cp:coreProperties>
</file>